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098" w:rsidRDefault="00E77098" w:rsidP="00E7709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SPRYNGET</w:t>
      </w:r>
      <w:r>
        <w:t xml:space="preserve">   </w:t>
      </w:r>
      <w:proofErr w:type="gramStart"/>
      <w:r>
        <w:t xml:space="preserve">   (</w:t>
      </w:r>
      <w:proofErr w:type="gramEnd"/>
      <w:r>
        <w:t>fl.1503-4)</w:t>
      </w:r>
    </w:p>
    <w:p w:rsidR="00E77098" w:rsidRDefault="00E77098" w:rsidP="00E7709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Biddenden</w:t>
      </w:r>
      <w:proofErr w:type="spellEnd"/>
      <w:r>
        <w:t>, Kent.</w:t>
      </w:r>
    </w:p>
    <w:p w:rsidR="00E77098" w:rsidRDefault="00E77098" w:rsidP="00E7709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77098" w:rsidRDefault="00E77098" w:rsidP="00E7709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77098" w:rsidRDefault="00E77098" w:rsidP="00E7709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1503-4</w:t>
      </w:r>
      <w:r>
        <w:tab/>
        <w:t>He made his Will.   (Plomer p.446)</w:t>
      </w:r>
    </w:p>
    <w:p w:rsidR="00E77098" w:rsidRDefault="00E77098" w:rsidP="00E7709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77098" w:rsidRDefault="00E77098" w:rsidP="00E7709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77098" w:rsidRDefault="00E77098" w:rsidP="00E7709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10 February 2017</w:t>
      </w:r>
    </w:p>
    <w:p w:rsidR="006B2F86" w:rsidRPr="00E71FC3" w:rsidRDefault="00E7709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7098" w:rsidRDefault="00E77098" w:rsidP="00E71FC3">
      <w:pPr>
        <w:spacing w:after="0" w:line="240" w:lineRule="auto"/>
      </w:pPr>
      <w:r>
        <w:separator/>
      </w:r>
    </w:p>
  </w:endnote>
  <w:endnote w:type="continuationSeparator" w:id="0">
    <w:p w:rsidR="00E77098" w:rsidRDefault="00E7709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7098" w:rsidRDefault="00E77098" w:rsidP="00E71FC3">
      <w:pPr>
        <w:spacing w:after="0" w:line="240" w:lineRule="auto"/>
      </w:pPr>
      <w:r>
        <w:separator/>
      </w:r>
    </w:p>
  </w:footnote>
  <w:footnote w:type="continuationSeparator" w:id="0">
    <w:p w:rsidR="00E77098" w:rsidRDefault="00E7709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09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77098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71EFDE-0570-4605-9251-4D6A39E7A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2017-02-25T21:34:00Z</dcterms:created>
  <dcterms:modified xsi:type="dcterms:W3CDTF">2017-02-25T21:34:00Z</dcterms:modified>
</cp:coreProperties>
</file>